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E1E81" w:rsidRPr="00820A4B" w:rsidTr="00E13D2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E1E81" w:rsidRDefault="007E1E81" w:rsidP="00E13D29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37FDA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ΕΙΔΟΣ </w:t>
            </w:r>
          </w:p>
          <w:p w:rsidR="007E1E81" w:rsidRPr="00B37FDA" w:rsidRDefault="007E1E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Ηχεία Υπολογιστή ενσύρματα</w:t>
            </w:r>
          </w:p>
        </w:tc>
      </w:tr>
      <w:tr w:rsidR="007E1E81" w:rsidRPr="00820A4B" w:rsidTr="00E13D2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7E1E81" w:rsidRPr="00820A4B" w:rsidTr="00E13D2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7E1E81" w:rsidRPr="00820A4B" w:rsidTr="00E13D2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E1E81" w:rsidRPr="00820A4B" w:rsidTr="00E13D29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7E1E81" w:rsidRPr="00385136" w:rsidRDefault="007E1E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  Συνολικά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watt</w:t>
            </w:r>
            <w:proofErr w:type="spellEnd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(Μέγιστο): 10 W</w:t>
            </w:r>
          </w:p>
          <w:p w:rsidR="007E1E81" w:rsidRPr="00385136" w:rsidRDefault="007E1E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  Συνολικά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watt</w:t>
            </w:r>
            <w:proofErr w:type="spellEnd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(RMS): 5 W</w:t>
            </w:r>
          </w:p>
          <w:p w:rsidR="007E1E81" w:rsidRPr="00385136" w:rsidRDefault="007E1E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  Έκδοση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Bluetooth</w:t>
            </w:r>
            <w:proofErr w:type="spellEnd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: 4.2</w:t>
            </w:r>
          </w:p>
          <w:p w:rsidR="007E1E81" w:rsidRPr="00385136" w:rsidRDefault="007E1E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  Υποδοχή ακουστικών</w:t>
            </w:r>
          </w:p>
          <w:p w:rsidR="007E1E81" w:rsidRPr="00385136" w:rsidRDefault="007E1E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  Σύνδεση: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Aux</w:t>
            </w:r>
            <w:proofErr w:type="spellEnd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3.5mm /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Bluetooth</w:t>
            </w:r>
            <w:proofErr w:type="spellEnd"/>
          </w:p>
          <w:p w:rsidR="007E1E81" w:rsidRDefault="007E1E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  Χρώμα Μαύρο</w:t>
            </w:r>
          </w:p>
          <w:p w:rsidR="007E1E81" w:rsidRDefault="007E1E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  </w:t>
            </w: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Καλώδιο ήχου 3,5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mm</w:t>
            </w:r>
            <w:proofErr w:type="spellEnd"/>
          </w:p>
          <w:p w:rsidR="007E1E81" w:rsidRPr="00385136" w:rsidRDefault="007E1E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ΣΧΕΤΙΚΑ:</w:t>
            </w: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Logitech</w:t>
            </w: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Z</w:t>
            </w: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080" w:type="dxa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7E1E81" w:rsidRPr="00820A4B" w:rsidTr="00E13D29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E1E81" w:rsidRPr="00820A4B" w:rsidRDefault="007E1E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3F379E" w:rsidRDefault="003F379E">
      <w:bookmarkStart w:id="0" w:name="_GoBack"/>
      <w:bookmarkEnd w:id="0"/>
    </w:p>
    <w:sectPr w:rsidR="003F37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994"/>
    <w:rsid w:val="003F379E"/>
    <w:rsid w:val="00453994"/>
    <w:rsid w:val="007E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B0892-FE5A-46F5-9B9F-C8EC77CCC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699F5B2F</Template>
  <TotalTime>0</TotalTime>
  <Pages>1</Pages>
  <Words>61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2025-10-27T09:30:00Z</dcterms:created>
  <dcterms:modified xsi:type="dcterms:W3CDTF">2025-10-27T09:30:00Z</dcterms:modified>
</cp:coreProperties>
</file>